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354C5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ALDERWAS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1D87CA4F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7D68E9C7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D6729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B7114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5BBDD64B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1CD2E6C5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BE024" w14:textId="77777777" w:rsidR="00412E84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02B758" w14:textId="0A70DC11" w:rsidR="00412E84" w:rsidRPr="004F290A" w:rsidRDefault="00412E84" w:rsidP="00412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April 2021</w:t>
      </w:r>
    </w:p>
    <w:p w14:paraId="137DF14C" w14:textId="504084E2" w:rsidR="00BA00AB" w:rsidRPr="00412E8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12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1395" w14:textId="77777777" w:rsidR="00412E84" w:rsidRDefault="00412E84" w:rsidP="009139A6">
      <w:r>
        <w:separator/>
      </w:r>
    </w:p>
  </w:endnote>
  <w:endnote w:type="continuationSeparator" w:id="0">
    <w:p w14:paraId="038E682D" w14:textId="77777777" w:rsidR="00412E84" w:rsidRDefault="00412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DF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90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24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B684" w14:textId="77777777" w:rsidR="00412E84" w:rsidRDefault="00412E84" w:rsidP="009139A6">
      <w:r>
        <w:separator/>
      </w:r>
    </w:p>
  </w:footnote>
  <w:footnote w:type="continuationSeparator" w:id="0">
    <w:p w14:paraId="6C9B613F" w14:textId="77777777" w:rsidR="00412E84" w:rsidRDefault="00412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E7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2D1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F0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84"/>
    <w:rsid w:val="000666E0"/>
    <w:rsid w:val="002510B7"/>
    <w:rsid w:val="00412E8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F62BE"/>
  <w15:chartTrackingRefBased/>
  <w15:docId w15:val="{387FAE9D-43E8-4401-8F50-70C98BBC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2021-04-27T20:41:00Z</dcterms:created>
  <dcterms:modified xsi:type="dcterms:W3CDTF">2021-04-27T20:42:00Z</dcterms:modified>
</cp:coreProperties>
</file>